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B981D" w14:textId="77777777" w:rsidR="00BD6D88" w:rsidRPr="008642EC" w:rsidRDefault="00BD6D88" w:rsidP="00BD6D8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7D76E92" w14:textId="77777777" w:rsidR="00BD6D88" w:rsidRPr="00992C7B" w:rsidRDefault="00BD6D88" w:rsidP="00BD6D88">
      <w:pPr>
        <w:pStyle w:val="BasicParagraph"/>
        <w:suppressAutoHyphens/>
        <w:spacing w:line="240" w:lineRule="auto"/>
        <w:rPr>
          <w:rFonts w:ascii="Times New Roman" w:hAnsi="Times New Roman" w:cs="Times New Roman"/>
          <w:b/>
          <w:bCs/>
          <w:color w:val="000000" w:themeColor="text1"/>
          <w:sz w:val="12"/>
          <w:szCs w:val="12"/>
        </w:rPr>
      </w:pPr>
    </w:p>
    <w:p w14:paraId="5EB9AF4E" w14:textId="77777777" w:rsidR="00BD6D88" w:rsidRPr="00582653" w:rsidRDefault="00BD6D88" w:rsidP="00BD6D8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4871C21" w14:textId="77777777" w:rsidR="00BD6D88" w:rsidRDefault="00BD6D88" w:rsidP="00BD6D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E4EDAD5" w14:textId="77777777" w:rsidR="00BD6D88" w:rsidRDefault="00BD6D88" w:rsidP="00BD6D8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22DE3BC" w14:textId="77777777" w:rsidR="00BD6D88" w:rsidRPr="00582653" w:rsidRDefault="00BD6D88" w:rsidP="00BD6D8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FC7055A" wp14:editId="712543D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58692A4" w14:textId="3152A2A2" w:rsidR="00BD6D88" w:rsidRDefault="00BD6D88" w:rsidP="00BD6D8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6B47445" w14:textId="77777777" w:rsidR="00BD6D88" w:rsidRDefault="00BD6D88" w:rsidP="00BD6D8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3DD5AF9" w14:textId="77777777" w:rsidR="00BD6D88" w:rsidRPr="00582653" w:rsidRDefault="00BD6D88" w:rsidP="00BD6D8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DF7EF7A" w14:textId="77777777" w:rsidR="00BD6D88" w:rsidRPr="00582653" w:rsidRDefault="00BD6D88" w:rsidP="00BD6D8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BAB002C" w14:textId="77777777" w:rsidR="00BD6D88" w:rsidRPr="008642EC" w:rsidRDefault="00BD6D88" w:rsidP="00BD6D88">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A32848F" w14:textId="77777777" w:rsidR="00BD6D88" w:rsidRPr="008642EC" w:rsidRDefault="00BD6D88" w:rsidP="00BD6D88">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F141D12" w14:textId="77777777" w:rsidR="00BD6D88" w:rsidRPr="00582653" w:rsidRDefault="00BD6D88" w:rsidP="00BD6D8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1ABFB14" w14:textId="77777777" w:rsidR="00BD6D88" w:rsidRPr="008642EC" w:rsidRDefault="00BD6D88" w:rsidP="00BD6D88">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DCC094E" w14:textId="77777777" w:rsidR="00BD6D88" w:rsidRPr="008642EC" w:rsidRDefault="00BD6D88" w:rsidP="00BD6D88">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78DC369" w14:textId="77777777" w:rsidR="00BD6D88" w:rsidRPr="00992C7B" w:rsidRDefault="00BD6D88" w:rsidP="00BD6D88">
      <w:pPr>
        <w:pStyle w:val="BasicParagraph"/>
        <w:suppressAutoHyphens/>
        <w:spacing w:line="240" w:lineRule="auto"/>
        <w:ind w:left="1440"/>
        <w:rPr>
          <w:rFonts w:ascii="Times New Roman" w:hAnsi="Times New Roman" w:cs="Times New Roman"/>
          <w:color w:val="000000" w:themeColor="text1"/>
          <w:sz w:val="12"/>
          <w:szCs w:val="12"/>
        </w:rPr>
      </w:pPr>
    </w:p>
    <w:p w14:paraId="548E7753" w14:textId="77777777" w:rsidR="00BD6D88" w:rsidRPr="00582653" w:rsidRDefault="00BD6D88" w:rsidP="00BD6D8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8847F5E" w14:textId="77777777" w:rsidR="00BD6D88" w:rsidRDefault="00BD6D88" w:rsidP="00BD6D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E173FA6" w14:textId="77777777" w:rsidR="00BD6D88" w:rsidRPr="00992C7B" w:rsidRDefault="00BD6D88" w:rsidP="00BD6D88">
      <w:pPr>
        <w:pStyle w:val="BasicParagraph"/>
        <w:suppressAutoHyphens/>
        <w:spacing w:line="240" w:lineRule="auto"/>
        <w:ind w:left="1440"/>
        <w:rPr>
          <w:rFonts w:ascii="Times New Roman" w:hAnsi="Times New Roman" w:cs="Times New Roman"/>
          <w:color w:val="000000" w:themeColor="text1"/>
          <w:sz w:val="12"/>
          <w:szCs w:val="12"/>
        </w:rPr>
      </w:pPr>
    </w:p>
    <w:p w14:paraId="2CF17895" w14:textId="77777777" w:rsidR="00BD6D88" w:rsidRDefault="00BD6D88" w:rsidP="00BD6D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6ABA539" w14:textId="77777777" w:rsidR="00BD6D88" w:rsidRPr="00B87FFB" w:rsidRDefault="00BD6D88" w:rsidP="00BD6D88">
      <w:pPr>
        <w:pStyle w:val="BasicParagraph"/>
        <w:suppressAutoHyphens/>
        <w:spacing w:line="240" w:lineRule="auto"/>
        <w:ind w:left="1440"/>
        <w:rPr>
          <w:rFonts w:ascii="Times New Roman" w:hAnsi="Times New Roman" w:cs="Times New Roman"/>
          <w:color w:val="000000" w:themeColor="text1"/>
          <w:sz w:val="10"/>
          <w:szCs w:val="10"/>
        </w:rPr>
      </w:pPr>
    </w:p>
    <w:p w14:paraId="41EE6548" w14:textId="77777777" w:rsidR="00BD6D88" w:rsidRDefault="00BD6D88" w:rsidP="00BD6D8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1B0525F" w14:textId="77777777" w:rsidR="00BD6D88" w:rsidRPr="000B1EEC" w:rsidRDefault="00BD6D88" w:rsidP="00BD6D88">
      <w:pPr>
        <w:pStyle w:val="BasicParagraph"/>
        <w:suppressAutoHyphens/>
        <w:spacing w:line="240" w:lineRule="auto"/>
        <w:rPr>
          <w:rFonts w:ascii="Times New Roman" w:hAnsi="Times New Roman" w:cs="Times New Roman"/>
          <w:color w:val="000000" w:themeColor="text1"/>
          <w:sz w:val="10"/>
          <w:szCs w:val="10"/>
        </w:rPr>
      </w:pPr>
    </w:p>
    <w:p w14:paraId="59260A9F" w14:textId="1329D89E" w:rsidR="00BD6D88" w:rsidRDefault="00BD6D88" w:rsidP="00BD6D88">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7264C420" w14:textId="77777777" w:rsidR="00BD6D88" w:rsidRDefault="00BD6D88">
      <w:pPr>
        <w:spacing w:before="0" w:after="160" w:line="259" w:lineRule="auto"/>
        <w:rPr>
          <w:rFonts w:ascii="Calibri" w:eastAsiaTheme="majorEastAsia" w:hAnsi="Calibri" w:cstheme="majorBidi"/>
          <w:b/>
          <w:color w:val="0031A7" w:themeColor="text2"/>
          <w:sz w:val="32"/>
          <w:szCs w:val="32"/>
        </w:rPr>
      </w:pPr>
      <w:r>
        <w:br w:type="page"/>
      </w:r>
    </w:p>
    <w:p w14:paraId="6A454352" w14:textId="237248EF"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BD6D88">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D6D88"/>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BD6D8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D6D8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2.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3.xml><?xml version="1.0" encoding="utf-8"?>
<ds:datastoreItem xmlns:ds="http://schemas.openxmlformats.org/officeDocument/2006/customXml" ds:itemID="{C6DA0D28-F692-4E96-9E6C-74989ADFC25A}"/>
</file>

<file path=customXml/itemProps4.xml><?xml version="1.0" encoding="utf-8"?>
<ds:datastoreItem xmlns:ds="http://schemas.openxmlformats.org/officeDocument/2006/customXml" ds:itemID="{8F98B105-A56F-4ABE-BAF0-189F0CE2E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2023-07-07T03:01:00Z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